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CD1" w:rsidRDefault="00240CD1" w:rsidP="00240CD1">
      <w:pPr>
        <w:pStyle w:val="NoSpacing"/>
      </w:pPr>
      <w:r>
        <w:rPr>
          <w:u w:val="single"/>
        </w:rPr>
        <w:t>John PEPWALL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240CD1" w:rsidRDefault="00240CD1" w:rsidP="00240CD1">
      <w:pPr>
        <w:pStyle w:val="NoSpacing"/>
      </w:pPr>
    </w:p>
    <w:p w:rsidR="00240CD1" w:rsidRDefault="00240CD1" w:rsidP="00240CD1">
      <w:pPr>
        <w:pStyle w:val="NoSpacing"/>
      </w:pPr>
    </w:p>
    <w:p w:rsidR="000E3EBB" w:rsidRDefault="000E3EBB" w:rsidP="000E3EBB">
      <w:pPr>
        <w:pStyle w:val="NoSpacing"/>
      </w:pPr>
      <w:r>
        <w:t>25 Sep.1450</w:t>
      </w:r>
      <w:r>
        <w:tab/>
        <w:t>He was a juror on the inquisition post mortem held in Worcester into lands</w:t>
      </w:r>
    </w:p>
    <w:p w:rsidR="000E3EBB" w:rsidRDefault="000E3EBB" w:rsidP="000E3EBB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>(q.v.).</w:t>
      </w:r>
    </w:p>
    <w:p w:rsidR="000E3EBB" w:rsidRDefault="000E3EBB" w:rsidP="000E3EB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21-542)</w:t>
      </w:r>
    </w:p>
    <w:p w:rsidR="00240CD1" w:rsidRDefault="00240CD1" w:rsidP="00240CD1">
      <w:pPr>
        <w:pStyle w:val="NoSpacing"/>
      </w:pPr>
      <w:r>
        <w:t>25 Sep.1420</w:t>
      </w:r>
      <w:r>
        <w:tab/>
        <w:t>He was a juror on the inquisition post mortem held in Worcester into land</w:t>
      </w:r>
    </w:p>
    <w:p w:rsidR="00240CD1" w:rsidRDefault="00240CD1" w:rsidP="00240CD1">
      <w:pPr>
        <w:pStyle w:val="NoSpacing"/>
      </w:pPr>
      <w:r>
        <w:tab/>
      </w:r>
      <w:r>
        <w:tab/>
        <w:t xml:space="preserve">of the late John </w:t>
      </w:r>
      <w:proofErr w:type="spellStart"/>
      <w:r>
        <w:t>Whasse</w:t>
      </w:r>
      <w:proofErr w:type="spellEnd"/>
      <w:r>
        <w:t xml:space="preserve"> of </w:t>
      </w:r>
      <w:proofErr w:type="spellStart"/>
      <w:r>
        <w:t>Berrow</w:t>
      </w:r>
      <w:proofErr w:type="spellEnd"/>
      <w:r>
        <w:t>(q.v.).</w:t>
      </w:r>
    </w:p>
    <w:p w:rsidR="00240CD1" w:rsidRDefault="00240CD1" w:rsidP="00240CD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21-424)</w:t>
      </w:r>
    </w:p>
    <w:p w:rsidR="00240CD1" w:rsidRDefault="00240CD1" w:rsidP="00240CD1">
      <w:pPr>
        <w:pStyle w:val="NoSpacing"/>
      </w:pPr>
    </w:p>
    <w:p w:rsidR="00240CD1" w:rsidRDefault="00240CD1" w:rsidP="00240CD1">
      <w:pPr>
        <w:pStyle w:val="NoSpacing"/>
      </w:pPr>
    </w:p>
    <w:p w:rsidR="00240CD1" w:rsidRDefault="00240CD1" w:rsidP="00240CD1">
      <w:pPr>
        <w:pStyle w:val="NoSpacing"/>
      </w:pPr>
    </w:p>
    <w:p w:rsidR="00240CD1" w:rsidRDefault="00240CD1" w:rsidP="00240CD1">
      <w:pPr>
        <w:pStyle w:val="NoSpacing"/>
      </w:pPr>
      <w:r>
        <w:t>23 June 2016</w:t>
      </w:r>
    </w:p>
    <w:p w:rsidR="000E3EBB" w:rsidRPr="00FC27AD" w:rsidRDefault="000E3EBB" w:rsidP="00240CD1">
      <w:pPr>
        <w:pStyle w:val="NoSpacing"/>
      </w:pPr>
      <w:r>
        <w:t>10 January 2017</w:t>
      </w:r>
      <w:bookmarkStart w:id="0" w:name="_GoBack"/>
      <w:bookmarkEnd w:id="0"/>
    </w:p>
    <w:p w:rsidR="006B2F86" w:rsidRPr="00240CD1" w:rsidRDefault="000E3EBB" w:rsidP="00E71FC3">
      <w:pPr>
        <w:pStyle w:val="NoSpacing"/>
      </w:pPr>
    </w:p>
    <w:sectPr w:rsidR="006B2F86" w:rsidRPr="00240CD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CD1" w:rsidRDefault="00240CD1" w:rsidP="00E71FC3">
      <w:pPr>
        <w:spacing w:after="0" w:line="240" w:lineRule="auto"/>
      </w:pPr>
      <w:r>
        <w:separator/>
      </w:r>
    </w:p>
  </w:endnote>
  <w:endnote w:type="continuationSeparator" w:id="0">
    <w:p w:rsidR="00240CD1" w:rsidRDefault="00240C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CD1" w:rsidRDefault="00240CD1" w:rsidP="00E71FC3">
      <w:pPr>
        <w:spacing w:after="0" w:line="240" w:lineRule="auto"/>
      </w:pPr>
      <w:r>
        <w:separator/>
      </w:r>
    </w:p>
  </w:footnote>
  <w:footnote w:type="continuationSeparator" w:id="0">
    <w:p w:rsidR="00240CD1" w:rsidRDefault="00240C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CD1"/>
    <w:rsid w:val="000E3EBB"/>
    <w:rsid w:val="001A7C09"/>
    <w:rsid w:val="00240CD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345AF"/>
  <w15:chartTrackingRefBased/>
  <w15:docId w15:val="{CB8BA7B0-63E3-4D23-8948-A6F154DA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2016-06-23T16:32:00Z</dcterms:created>
  <dcterms:modified xsi:type="dcterms:W3CDTF">2017-01-10T08:39:00Z</dcterms:modified>
</cp:coreProperties>
</file>